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F4" w:rsidRPr="00DB72EF" w:rsidRDefault="00A865F4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A865F4" w:rsidRPr="00DB72EF" w:rsidRDefault="00A865F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865F4" w:rsidRPr="00DB72EF" w:rsidRDefault="00A865F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865F4" w:rsidRPr="00DB72EF" w:rsidRDefault="00A865F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865F4" w:rsidRPr="00DB72EF" w:rsidRDefault="00A865F4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A865F4" w:rsidRPr="00DB72EF" w:rsidRDefault="00A865F4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865F4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865F4" w:rsidRPr="00DB72EF" w:rsidRDefault="00A865F4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A865F4" w:rsidRDefault="00A865F4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865F4" w:rsidRPr="00DB72EF" w:rsidRDefault="00A865F4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A865F4" w:rsidRPr="00DB72EF" w:rsidRDefault="00A865F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A865F4" w:rsidRPr="00DB72EF" w:rsidRDefault="00A865F4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A865F4" w:rsidRPr="00DB72EF" w:rsidRDefault="00A865F4">
      <w:pPr>
        <w:autoSpaceDE/>
        <w:jc w:val="both"/>
        <w:rPr>
          <w:b/>
          <w:i/>
          <w:color w:val="auto"/>
          <w:lang w:eastAsia="ar-SA"/>
        </w:rPr>
      </w:pPr>
    </w:p>
    <w:p w:rsidR="00A865F4" w:rsidRDefault="00A865F4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A865F4" w:rsidRPr="00DB72EF" w:rsidRDefault="00A865F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865F4" w:rsidRPr="00DB72EF" w:rsidRDefault="00A865F4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A865F4" w:rsidRPr="00DB72EF" w:rsidRDefault="00A865F4" w:rsidP="00E266AA">
      <w:pPr>
        <w:autoSpaceDE/>
        <w:rPr>
          <w:i/>
          <w:color w:val="auto"/>
          <w:lang w:eastAsia="ar-SA"/>
        </w:rPr>
      </w:pPr>
    </w:p>
    <w:p w:rsidR="00A865F4" w:rsidRPr="00D129FC" w:rsidRDefault="00A865F4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A865F4" w:rsidRPr="00B275A6" w:rsidRDefault="00A865F4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A865F4" w:rsidRPr="00884E42" w:rsidRDefault="00A865F4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 xml:space="preserve">Utworzenie parku rodzinnego – miejsca integracji mieszkańców </w:t>
      </w:r>
      <w:r>
        <w:rPr>
          <w:b/>
          <w:sz w:val="28"/>
          <w:szCs w:val="28"/>
        </w:rPr>
        <w:br/>
        <w:t>w Święciechowie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A865F4" w:rsidRPr="00E23FD0" w:rsidRDefault="00A865F4">
      <w:pPr>
        <w:autoSpaceDE/>
        <w:jc w:val="both"/>
        <w:rPr>
          <w:color w:val="auto"/>
          <w:lang w:eastAsia="ar-SA"/>
        </w:rPr>
      </w:pPr>
    </w:p>
    <w:p w:rsidR="00A865F4" w:rsidRPr="00DB72EF" w:rsidRDefault="00A865F4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A865F4" w:rsidRPr="00DB72EF" w:rsidRDefault="00A865F4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A865F4" w:rsidRPr="00DB72EF" w:rsidRDefault="00A865F4">
      <w:pPr>
        <w:autoSpaceDE/>
        <w:jc w:val="both"/>
        <w:rPr>
          <w:lang w:eastAsia="ar-SA"/>
        </w:rPr>
      </w:pPr>
    </w:p>
    <w:p w:rsidR="00A865F4" w:rsidRPr="00DB72EF" w:rsidRDefault="00A865F4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A865F4" w:rsidRPr="00FF406D" w:rsidRDefault="00A865F4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A865F4" w:rsidRPr="00DB72EF" w:rsidRDefault="00A865F4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865F4" w:rsidRPr="002A3B44" w:rsidRDefault="00A865F4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A865F4" w:rsidRDefault="00A865F4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A865F4" w:rsidRPr="00134442" w:rsidRDefault="00A865F4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A865F4" w:rsidRPr="00A64A42" w:rsidRDefault="00A865F4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A865F4" w:rsidRPr="00A64A42" w:rsidRDefault="00A865F4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A865F4" w:rsidRDefault="00A865F4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A865F4" w:rsidRPr="00D46125" w:rsidRDefault="00A865F4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A865F4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F4" w:rsidRDefault="00A865F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A865F4" w:rsidRDefault="00A865F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F4" w:rsidRDefault="00A865F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A865F4" w:rsidRDefault="00A865F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F4" w:rsidRDefault="00A865F4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FS.271.3.2023                                                    </w:t>
    </w:r>
  </w:p>
  <w:p w:rsidR="00A865F4" w:rsidRDefault="00A865F4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E1B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7F94"/>
    <w:rsid w:val="002A3B44"/>
    <w:rsid w:val="002B3EDD"/>
    <w:rsid w:val="002C36C1"/>
    <w:rsid w:val="00300FF2"/>
    <w:rsid w:val="00322BE8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A74D4"/>
    <w:rsid w:val="007D339C"/>
    <w:rsid w:val="007D56B4"/>
    <w:rsid w:val="007D6E3F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35E94"/>
    <w:rsid w:val="00F45E14"/>
    <w:rsid w:val="00F53668"/>
    <w:rsid w:val="00F7205D"/>
    <w:rsid w:val="00FA2F76"/>
    <w:rsid w:val="00FB1D7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253</Words>
  <Characters>1521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33</cp:revision>
  <dcterms:created xsi:type="dcterms:W3CDTF">2021-04-20T12:35:00Z</dcterms:created>
  <dcterms:modified xsi:type="dcterms:W3CDTF">2023-03-09T07:38:00Z</dcterms:modified>
</cp:coreProperties>
</file>